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B5F" w:rsidRDefault="00A01B5F" w:rsidP="00A01B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</w:t>
      </w:r>
      <w:r w:rsidR="00E64E45">
        <w:rPr>
          <w:b/>
          <w:i/>
          <w:noProof/>
          <w:sz w:val="28"/>
        </w:rPr>
        <w:t>1814</w:t>
      </w:r>
      <w:bookmarkStart w:id="0" w:name="_GoBack"/>
      <w:bookmarkEnd w:id="0"/>
    </w:p>
    <w:p w:rsidR="00C77A62" w:rsidRPr="003F4A39" w:rsidRDefault="00A01B5F" w:rsidP="00A01B5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Chongqing, China, October 14</w:t>
      </w:r>
      <w:r w:rsidRPr="00A250BA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- 18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34437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044ED9">
              <w:rPr>
                <w:b/>
                <w:noProof/>
                <w:sz w:val="32"/>
              </w:rPr>
              <w:t>2</w:t>
            </w:r>
            <w:r w:rsidR="00AE79A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44ED9">
              <w:t>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A23B3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2A23B3">
              <w:rPr>
                <w:noProof/>
              </w:rPr>
              <w:t xml:space="preserve"> for PUSCH FR2 with CP-OFDM tests based on </w:t>
            </w:r>
            <w:r w:rsidR="00AE79A6">
              <w:rPr>
                <w:noProof/>
              </w:rPr>
              <w:t>simulation results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6E1744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44ED9">
              <w:rPr>
                <w:noProof/>
              </w:rPr>
              <w:t>o up to date</w:t>
            </w:r>
            <w:r>
              <w:rPr>
                <w:noProof/>
              </w:rPr>
              <w:t xml:space="preserve"> requirement</w:t>
            </w:r>
            <w:r w:rsidR="00044ED9">
              <w:rPr>
                <w:noProof/>
              </w:rPr>
              <w:t>s</w:t>
            </w:r>
            <w:r>
              <w:rPr>
                <w:noProof/>
              </w:rPr>
              <w:t xml:space="preserve"> for PUSCH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3443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437" w:rsidRDefault="00934437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437" w:rsidRDefault="00934437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6607E7" w:rsidRDefault="00E302CA" w:rsidP="006607E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164F58" w:rsidRPr="002E5CC4" w:rsidRDefault="00164F58" w:rsidP="00164F58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13082234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3"/>
    </w:p>
    <w:p w:rsidR="00164F58" w:rsidRPr="002E5CC4" w:rsidRDefault="00164F58" w:rsidP="00164F58">
      <w:r w:rsidRPr="002E5CC4">
        <w:t>The throughput measured according to subclause 8.2.1.4.2 shall not be below the limits for the SNR levels specified in table 8.2.1.5.2-1 to 8.2.1.5.2-5.</w:t>
      </w:r>
    </w:p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260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4</w:t>
            </w:r>
            <w:r w:rsidRPr="002E5CC4">
              <w:t>]</w:t>
            </w:r>
          </w:p>
        </w:tc>
      </w:tr>
      <w:tr w:rsidR="00164F58" w:rsidRPr="002E5CC4" w:rsidTr="00A824C9">
        <w:trPr>
          <w:trHeight w:val="183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6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[12.6]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[12.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3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r w:rsidR="00341A9C">
              <w:t>7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341A9C">
              <w:t>14.0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A824C9">
        <w:trPr>
          <w:trHeight w:val="197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A824C9">
              <w:t>3</w:t>
            </w:r>
            <w:r w:rsidRPr="002E5CC4">
              <w:t>]</w:t>
            </w:r>
          </w:p>
        </w:tc>
      </w:tr>
      <w:tr w:rsidR="00164F58" w:rsidRPr="002E5CC4" w:rsidTr="00A824C9">
        <w:trPr>
          <w:trHeight w:val="17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A824C9">
              <w:t>0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[20.4]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A824C9">
              <w:t>18.9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224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G-FR2-A3-2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A824C9">
        <w:trPr>
          <w:trHeight w:val="183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G-FR2-A3-14 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8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341A9C">
              <w:t>11.8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G-FR2-A4-12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2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341A9C">
              <w:t>13.9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r w:rsidR="00341A9C">
              <w:t>7</w:t>
            </w:r>
            <w:r w:rsidRPr="002E5CC4">
              <w:t>]</w:t>
            </w:r>
          </w:p>
        </w:tc>
      </w:tr>
      <w:tr w:rsidR="00164F58" w:rsidRPr="002E5CC4" w:rsidTr="00A824C9">
        <w:trPr>
          <w:trHeight w:val="424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G-FR2-A3-7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A824C9">
              <w:t>3</w:t>
            </w:r>
            <w:r w:rsidRPr="002E5CC4">
              <w:t>]</w:t>
            </w:r>
          </w:p>
        </w:tc>
      </w:tr>
      <w:tr w:rsidR="00164F58" w:rsidRPr="002E5CC4" w:rsidTr="00A824C9">
        <w:trPr>
          <w:trHeight w:val="16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G-FR2-A3-19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A824C9">
              <w:t>0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[19.6]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r w:rsidR="00A824C9">
              <w:t>1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2</w:t>
            </w:r>
            <w:r w:rsidRPr="002E5CC4">
              <w:t>]</w:t>
            </w:r>
          </w:p>
        </w:tc>
      </w:tr>
      <w:tr w:rsidR="00164F58" w:rsidRPr="002E5CC4" w:rsidTr="00A824C9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[12.2]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[11.5]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[13.7]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[13.6]</w:t>
            </w:r>
          </w:p>
        </w:tc>
      </w:tr>
      <w:tr w:rsidR="00164F58" w:rsidRPr="002E5CC4" w:rsidTr="00A824C9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A824C9">
              <w:t>2</w:t>
            </w:r>
            <w:r w:rsidRPr="002E5CC4">
              <w:t>]</w:t>
            </w:r>
          </w:p>
        </w:tc>
      </w:tr>
      <w:tr w:rsidR="00164F58" w:rsidRPr="002E5CC4" w:rsidTr="00A824C9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1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[21.9]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r w:rsidR="002B7B23">
              <w:t>4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[20.4]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[18.</w:t>
            </w:r>
            <w:r w:rsidR="002B7B23">
              <w:t>4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8</w:t>
            </w:r>
            <w:r w:rsidRPr="002E5CC4">
              <w:t>]</w:t>
            </w:r>
          </w:p>
        </w:tc>
      </w:tr>
      <w:tr w:rsidR="00164F58" w:rsidRPr="002E5CC4" w:rsidTr="00A824C9">
        <w:trPr>
          <w:trHeight w:val="174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G-FR2-A3-16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9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[12.5]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[11.7]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[14.1]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[14.0]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r w:rsidR="00341A9C">
              <w:t>4</w:t>
            </w:r>
            <w:r w:rsidRPr="002E5CC4">
              <w:t>]</w:t>
            </w:r>
          </w:p>
        </w:tc>
      </w:tr>
      <w:tr w:rsidR="00164F58" w:rsidRPr="002E5CC4" w:rsidTr="00A824C9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2</w:t>
            </w:r>
            <w:r w:rsidRPr="002E5CC4">
              <w:t>]</w:t>
            </w:r>
          </w:p>
        </w:tc>
      </w:tr>
      <w:tr w:rsidR="00164F58" w:rsidRPr="002E5CC4" w:rsidTr="00A824C9">
        <w:trPr>
          <w:trHeight w:val="7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G-FR2-A3-21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0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[21.</w:t>
            </w:r>
            <w:r w:rsidR="002B7B23">
              <w:t>6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[20.</w:t>
            </w:r>
            <w:r w:rsidR="002B7B23">
              <w:t>2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r w:rsidR="002B7B23">
              <w:t>3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[18.</w:t>
            </w:r>
            <w:r w:rsidR="002B7B23">
              <w:t>8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2</w:t>
            </w:r>
            <w:r w:rsidRPr="002E5CC4">
              <w:t>]</w:t>
            </w:r>
          </w:p>
        </w:tc>
      </w:tr>
      <w:tr w:rsidR="00164F58" w:rsidRPr="002E5CC4" w:rsidTr="00A824C9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[11.9]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[14.7]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341A9C">
              <w:t>13.7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341A9C">
              <w:t>13.6</w:t>
            </w:r>
            <w:r w:rsidRPr="002E5CC4">
              <w:t>]</w:t>
            </w:r>
          </w:p>
        </w:tc>
      </w:tr>
      <w:tr w:rsidR="00164F58" w:rsidRPr="002E5CC4" w:rsidTr="00A824C9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lastRenderedPageBreak/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2</w:t>
            </w:r>
            <w:r w:rsidRPr="002E5CC4">
              <w:t>]</w:t>
            </w:r>
          </w:p>
        </w:tc>
      </w:tr>
      <w:tr w:rsidR="00164F58" w:rsidRPr="002E5CC4" w:rsidTr="00A824C9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2B7B23">
              <w:t>1.9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[22.3]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[21.</w:t>
            </w:r>
            <w:r w:rsidR="002B7B23">
              <w:t>0</w:t>
            </w:r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r w:rsidR="002B7B23">
              <w:t>0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164F58" w:rsidRPr="00164F58" w:rsidRDefault="00164F58" w:rsidP="006607E7">
      <w:pPr>
        <w:rPr>
          <w:color w:val="0000FF"/>
          <w:lang w:eastAsia="zh-CN"/>
        </w:rPr>
      </w:pPr>
    </w:p>
    <w:p w:rsidR="00164F58" w:rsidRDefault="00164F58" w:rsidP="006607E7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83A" w:rsidRDefault="0007583A">
      <w:r>
        <w:separator/>
      </w:r>
    </w:p>
  </w:endnote>
  <w:endnote w:type="continuationSeparator" w:id="0">
    <w:p w:rsidR="0007583A" w:rsidRDefault="0007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83A" w:rsidRDefault="0007583A">
      <w:r>
        <w:separator/>
      </w:r>
    </w:p>
  </w:footnote>
  <w:footnote w:type="continuationSeparator" w:id="0">
    <w:p w:rsidR="0007583A" w:rsidRDefault="00075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4C9" w:rsidRDefault="00A824C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44ED9"/>
    <w:rsid w:val="000526D6"/>
    <w:rsid w:val="0005392B"/>
    <w:rsid w:val="0007583A"/>
    <w:rsid w:val="000A6394"/>
    <w:rsid w:val="000B7FED"/>
    <w:rsid w:val="000C038A"/>
    <w:rsid w:val="000C6598"/>
    <w:rsid w:val="000F04E0"/>
    <w:rsid w:val="00105A62"/>
    <w:rsid w:val="00110E63"/>
    <w:rsid w:val="00114BD8"/>
    <w:rsid w:val="00142BD8"/>
    <w:rsid w:val="001453E3"/>
    <w:rsid w:val="00145D43"/>
    <w:rsid w:val="00154E86"/>
    <w:rsid w:val="00156AB8"/>
    <w:rsid w:val="00162B18"/>
    <w:rsid w:val="00164F58"/>
    <w:rsid w:val="00184E30"/>
    <w:rsid w:val="00191526"/>
    <w:rsid w:val="00192C46"/>
    <w:rsid w:val="001A08B3"/>
    <w:rsid w:val="001A7B60"/>
    <w:rsid w:val="001A7D01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A23B3"/>
    <w:rsid w:val="002B5741"/>
    <w:rsid w:val="002B7B23"/>
    <w:rsid w:val="002B7CAF"/>
    <w:rsid w:val="002D4A65"/>
    <w:rsid w:val="00305409"/>
    <w:rsid w:val="0032643C"/>
    <w:rsid w:val="00341A9C"/>
    <w:rsid w:val="003609EF"/>
    <w:rsid w:val="0036231A"/>
    <w:rsid w:val="0036662C"/>
    <w:rsid w:val="00374DD4"/>
    <w:rsid w:val="00387B4B"/>
    <w:rsid w:val="003B530D"/>
    <w:rsid w:val="003E1A36"/>
    <w:rsid w:val="003F4A39"/>
    <w:rsid w:val="00410371"/>
    <w:rsid w:val="004242F1"/>
    <w:rsid w:val="00474DD0"/>
    <w:rsid w:val="004B75B7"/>
    <w:rsid w:val="004D0200"/>
    <w:rsid w:val="004D170E"/>
    <w:rsid w:val="004D29C5"/>
    <w:rsid w:val="004D35B9"/>
    <w:rsid w:val="004E36C8"/>
    <w:rsid w:val="004E418A"/>
    <w:rsid w:val="004E4CF0"/>
    <w:rsid w:val="004F2D03"/>
    <w:rsid w:val="00513C65"/>
    <w:rsid w:val="0051580D"/>
    <w:rsid w:val="0053520B"/>
    <w:rsid w:val="00547111"/>
    <w:rsid w:val="00562643"/>
    <w:rsid w:val="00592D74"/>
    <w:rsid w:val="00595212"/>
    <w:rsid w:val="005E2C44"/>
    <w:rsid w:val="005F4CF1"/>
    <w:rsid w:val="00605C11"/>
    <w:rsid w:val="00610D77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B46FB"/>
    <w:rsid w:val="006B58B8"/>
    <w:rsid w:val="006C5E20"/>
    <w:rsid w:val="006E1744"/>
    <w:rsid w:val="006E21FB"/>
    <w:rsid w:val="007039F6"/>
    <w:rsid w:val="00744162"/>
    <w:rsid w:val="0075071B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34437"/>
    <w:rsid w:val="0095473C"/>
    <w:rsid w:val="00972CC6"/>
    <w:rsid w:val="0097714D"/>
    <w:rsid w:val="009777D9"/>
    <w:rsid w:val="009868E5"/>
    <w:rsid w:val="00991B88"/>
    <w:rsid w:val="009A5753"/>
    <w:rsid w:val="009A579D"/>
    <w:rsid w:val="009C6D8C"/>
    <w:rsid w:val="009E2254"/>
    <w:rsid w:val="009E3297"/>
    <w:rsid w:val="009F1850"/>
    <w:rsid w:val="009F2070"/>
    <w:rsid w:val="009F734F"/>
    <w:rsid w:val="00A01B5F"/>
    <w:rsid w:val="00A148FD"/>
    <w:rsid w:val="00A16440"/>
    <w:rsid w:val="00A246B6"/>
    <w:rsid w:val="00A27CFF"/>
    <w:rsid w:val="00A36C46"/>
    <w:rsid w:val="00A47E70"/>
    <w:rsid w:val="00A50CF0"/>
    <w:rsid w:val="00A601EE"/>
    <w:rsid w:val="00A60C2D"/>
    <w:rsid w:val="00A66EA3"/>
    <w:rsid w:val="00A7671C"/>
    <w:rsid w:val="00A824C9"/>
    <w:rsid w:val="00AA2CBC"/>
    <w:rsid w:val="00AA3A9D"/>
    <w:rsid w:val="00AA70DA"/>
    <w:rsid w:val="00AC1385"/>
    <w:rsid w:val="00AC5820"/>
    <w:rsid w:val="00AD1CD8"/>
    <w:rsid w:val="00AE79A6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F69B1"/>
    <w:rsid w:val="00C20AC7"/>
    <w:rsid w:val="00C3126B"/>
    <w:rsid w:val="00C36674"/>
    <w:rsid w:val="00C434B4"/>
    <w:rsid w:val="00C66BA2"/>
    <w:rsid w:val="00C77A62"/>
    <w:rsid w:val="00C95985"/>
    <w:rsid w:val="00CA763E"/>
    <w:rsid w:val="00CC5026"/>
    <w:rsid w:val="00CC68D0"/>
    <w:rsid w:val="00CE1117"/>
    <w:rsid w:val="00CE692A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6F5E"/>
    <w:rsid w:val="00D70D41"/>
    <w:rsid w:val="00D7725A"/>
    <w:rsid w:val="00DA33B2"/>
    <w:rsid w:val="00DB6035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64E45"/>
    <w:rsid w:val="00E76B2F"/>
    <w:rsid w:val="00E93BB6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40A03"/>
    <w:rsid w:val="00F63AFB"/>
    <w:rsid w:val="00F75277"/>
    <w:rsid w:val="00FA1FB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865D6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2010C-50E3-4C96-915D-8682C245A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1048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32</cp:revision>
  <cp:lastPrinted>1899-12-31T23:00:00Z</cp:lastPrinted>
  <dcterms:created xsi:type="dcterms:W3CDTF">2019-04-12T02:29:00Z</dcterms:created>
  <dcterms:modified xsi:type="dcterms:W3CDTF">2019-10-04T13:31:00Z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